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E666F" w14:textId="77777777" w:rsidR="000669D5" w:rsidRDefault="000669D5" w:rsidP="000669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Andrew FRESILL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5A0CA450" w14:textId="77777777" w:rsidR="000669D5" w:rsidRDefault="000669D5" w:rsidP="000669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320871CC" w14:textId="77777777" w:rsidR="000669D5" w:rsidRDefault="000669D5" w:rsidP="000669D5">
      <w:pPr>
        <w:pStyle w:val="NoSpacing"/>
        <w:rPr>
          <w:rFonts w:cs="Times New Roman"/>
          <w:szCs w:val="24"/>
        </w:rPr>
      </w:pPr>
    </w:p>
    <w:p w14:paraId="090265B2" w14:textId="77777777" w:rsidR="000669D5" w:rsidRDefault="000669D5" w:rsidP="000669D5">
      <w:pPr>
        <w:pStyle w:val="NoSpacing"/>
        <w:rPr>
          <w:rFonts w:cs="Times New Roman"/>
          <w:szCs w:val="24"/>
        </w:rPr>
      </w:pPr>
    </w:p>
    <w:p w14:paraId="3C041530" w14:textId="77777777" w:rsidR="000669D5" w:rsidRDefault="000669D5" w:rsidP="000669D5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03AD9CC5" w14:textId="77777777" w:rsidR="000669D5" w:rsidRDefault="000669D5" w:rsidP="000669D5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663EC3C" w14:textId="77777777" w:rsidR="000669D5" w:rsidRDefault="000669D5" w:rsidP="000669D5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326A9C41" w14:textId="77777777" w:rsidR="000669D5" w:rsidRDefault="000669D5" w:rsidP="000669D5">
      <w:pPr>
        <w:pStyle w:val="NoSpacing"/>
        <w:rPr>
          <w:rFonts w:cs="Times New Roman"/>
          <w:szCs w:val="24"/>
        </w:rPr>
      </w:pPr>
    </w:p>
    <w:p w14:paraId="3EF93704" w14:textId="77777777" w:rsidR="000669D5" w:rsidRDefault="000669D5" w:rsidP="000669D5">
      <w:pPr>
        <w:pStyle w:val="NoSpacing"/>
        <w:rPr>
          <w:rFonts w:cs="Times New Roman"/>
          <w:szCs w:val="24"/>
        </w:rPr>
      </w:pPr>
    </w:p>
    <w:p w14:paraId="79C06047" w14:textId="77777777" w:rsidR="000669D5" w:rsidRDefault="000669D5" w:rsidP="000669D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29 October 2022</w:t>
      </w:r>
    </w:p>
    <w:p w14:paraId="549177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C999E" w14:textId="77777777" w:rsidR="000669D5" w:rsidRDefault="000669D5" w:rsidP="009139A6">
      <w:r>
        <w:separator/>
      </w:r>
    </w:p>
  </w:endnote>
  <w:endnote w:type="continuationSeparator" w:id="0">
    <w:p w14:paraId="0C8E5199" w14:textId="77777777" w:rsidR="000669D5" w:rsidRDefault="000669D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925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93F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96F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26D99" w14:textId="77777777" w:rsidR="000669D5" w:rsidRDefault="000669D5" w:rsidP="009139A6">
      <w:r>
        <w:separator/>
      </w:r>
    </w:p>
  </w:footnote>
  <w:footnote w:type="continuationSeparator" w:id="0">
    <w:p w14:paraId="07FCF1AC" w14:textId="77777777" w:rsidR="000669D5" w:rsidRDefault="000669D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B4C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E61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E9D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9D5"/>
    <w:rsid w:val="000666E0"/>
    <w:rsid w:val="000669D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25B79"/>
  <w15:chartTrackingRefBased/>
  <w15:docId w15:val="{418EE87F-98C0-432B-8D55-D3792B78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2022-12-15T21:19:00Z</dcterms:created>
  <dcterms:modified xsi:type="dcterms:W3CDTF">2022-12-15T21:19:00Z</dcterms:modified>
</cp:coreProperties>
</file>